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8A4" w:rsidRPr="00490D2D" w:rsidRDefault="00981B9E" w:rsidP="002C34CB">
      <w:pPr>
        <w:pStyle w:val="a3"/>
        <w:tabs>
          <w:tab w:val="left" w:pos="709"/>
        </w:tabs>
        <w:rPr>
          <w:szCs w:val="28"/>
          <w:lang w:val="en-US"/>
        </w:rPr>
      </w:pPr>
      <w:r>
        <w:rPr>
          <w:noProof/>
          <w:szCs w:val="28"/>
        </w:rPr>
        <w:drawing>
          <wp:inline distT="0" distB="0" distL="0" distR="0">
            <wp:extent cx="554355" cy="700405"/>
            <wp:effectExtent l="19050" t="0" r="0" b="0"/>
            <wp:docPr id="1" name="Рисунок 1" descr="Cheremkh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heremkhov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ED1C24"/>
                        </a:clrFrom>
                        <a:clrTo>
                          <a:srgbClr val="ED1C24">
                            <a:alpha val="0"/>
                          </a:srgbClr>
                        </a:clrTo>
                      </a:clrChange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75C" w:rsidRPr="00CF24F4" w:rsidRDefault="00332080" w:rsidP="00490D2D">
      <w:pPr>
        <w:pStyle w:val="a3"/>
        <w:rPr>
          <w:b w:val="0"/>
          <w:color w:val="000000"/>
          <w:sz w:val="32"/>
          <w:szCs w:val="32"/>
        </w:rPr>
      </w:pPr>
      <w:r w:rsidRPr="00490D2D">
        <w:rPr>
          <w:szCs w:val="28"/>
        </w:rPr>
        <w:t xml:space="preserve"> </w:t>
      </w:r>
      <w:r w:rsidR="0005375C" w:rsidRPr="00CF24F4">
        <w:rPr>
          <w:b w:val="0"/>
          <w:color w:val="000000"/>
          <w:sz w:val="32"/>
          <w:szCs w:val="32"/>
        </w:rPr>
        <w:t>Российская Федерация</w:t>
      </w:r>
    </w:p>
    <w:p w:rsidR="0005375C" w:rsidRPr="00CF24F4" w:rsidRDefault="0005375C" w:rsidP="00490D2D">
      <w:pPr>
        <w:pStyle w:val="1"/>
        <w:rPr>
          <w:b w:val="0"/>
          <w:color w:val="000000"/>
          <w:sz w:val="24"/>
          <w:szCs w:val="24"/>
        </w:rPr>
      </w:pPr>
      <w:r w:rsidRPr="00CF24F4">
        <w:rPr>
          <w:b w:val="0"/>
          <w:color w:val="000000"/>
          <w:sz w:val="24"/>
          <w:szCs w:val="24"/>
        </w:rPr>
        <w:t>Иркутская область</w:t>
      </w:r>
    </w:p>
    <w:p w:rsidR="0005375C" w:rsidRPr="00CF24F4" w:rsidRDefault="0005375C" w:rsidP="00490D2D">
      <w:pPr>
        <w:jc w:val="center"/>
        <w:rPr>
          <w:color w:val="000000"/>
        </w:rPr>
      </w:pPr>
      <w:r w:rsidRPr="00CF24F4">
        <w:rPr>
          <w:color w:val="000000"/>
        </w:rPr>
        <w:t>Муниципальное образование «город Черемхово»</w:t>
      </w:r>
    </w:p>
    <w:p w:rsidR="0005375C" w:rsidRPr="003B3F1A" w:rsidRDefault="00002E3D" w:rsidP="00CF24F4">
      <w:pPr>
        <w:pStyle w:val="2"/>
        <w:rPr>
          <w:i w:val="0"/>
          <w:color w:val="000000"/>
          <w:sz w:val="32"/>
          <w:szCs w:val="32"/>
        </w:rPr>
      </w:pPr>
      <w:r w:rsidRPr="00CF24F4">
        <w:rPr>
          <w:i w:val="0"/>
          <w:color w:val="000000"/>
          <w:sz w:val="32"/>
          <w:szCs w:val="32"/>
        </w:rPr>
        <w:t xml:space="preserve">А Д М И Н И С Т </w:t>
      </w:r>
      <w:proofErr w:type="gramStart"/>
      <w:r w:rsidRPr="00CF24F4">
        <w:rPr>
          <w:i w:val="0"/>
          <w:color w:val="000000"/>
          <w:sz w:val="32"/>
          <w:szCs w:val="32"/>
        </w:rPr>
        <w:t>Р</w:t>
      </w:r>
      <w:proofErr w:type="gramEnd"/>
      <w:r w:rsidRPr="00CF24F4">
        <w:rPr>
          <w:i w:val="0"/>
          <w:color w:val="000000"/>
          <w:sz w:val="32"/>
          <w:szCs w:val="32"/>
        </w:rPr>
        <w:t xml:space="preserve"> А Ц И Я</w:t>
      </w:r>
    </w:p>
    <w:p w:rsidR="00CF24F4" w:rsidRPr="003B3F1A" w:rsidRDefault="00CF24F4" w:rsidP="00CF24F4"/>
    <w:p w:rsidR="0005375C" w:rsidRDefault="0005375C" w:rsidP="00CF24F4">
      <w:pPr>
        <w:pStyle w:val="4"/>
        <w:rPr>
          <w:szCs w:val="32"/>
        </w:rPr>
      </w:pPr>
      <w:proofErr w:type="gramStart"/>
      <w:r w:rsidRPr="00CF24F4">
        <w:rPr>
          <w:szCs w:val="32"/>
        </w:rPr>
        <w:t>П</w:t>
      </w:r>
      <w:proofErr w:type="gramEnd"/>
      <w:r w:rsidRPr="00CF24F4">
        <w:rPr>
          <w:szCs w:val="32"/>
        </w:rPr>
        <w:t xml:space="preserve"> О С Т А Н О В Л Е Н И Е</w:t>
      </w:r>
    </w:p>
    <w:p w:rsidR="00093690" w:rsidRPr="00093690" w:rsidRDefault="00093690" w:rsidP="00093690"/>
    <w:p w:rsidR="00EC051F" w:rsidRDefault="008D2D08" w:rsidP="00D041E9">
      <w:pPr>
        <w:tabs>
          <w:tab w:val="left" w:pos="709"/>
        </w:tabs>
        <w:ind w:right="-1" w:firstLine="0"/>
        <w:rPr>
          <w:sz w:val="28"/>
          <w:szCs w:val="28"/>
        </w:rPr>
      </w:pPr>
      <w:r w:rsidRPr="00490D2D">
        <w:rPr>
          <w:sz w:val="28"/>
          <w:szCs w:val="28"/>
        </w:rPr>
        <w:t xml:space="preserve">от </w:t>
      </w:r>
      <w:r w:rsidR="00A11C28" w:rsidRPr="00490D2D">
        <w:rPr>
          <w:sz w:val="28"/>
          <w:szCs w:val="28"/>
        </w:rPr>
        <w:t>_______________________</w:t>
      </w:r>
      <w:r w:rsidR="00EC051F" w:rsidRPr="00490D2D">
        <w:rPr>
          <w:sz w:val="28"/>
          <w:szCs w:val="28"/>
        </w:rPr>
        <w:t xml:space="preserve">                 </w:t>
      </w:r>
      <w:r w:rsidR="0005375C" w:rsidRPr="00490D2D">
        <w:rPr>
          <w:sz w:val="28"/>
          <w:szCs w:val="28"/>
        </w:rPr>
        <w:t xml:space="preserve">                            </w:t>
      </w:r>
      <w:r w:rsidR="00D041E9">
        <w:rPr>
          <w:sz w:val="28"/>
          <w:szCs w:val="28"/>
        </w:rPr>
        <w:t xml:space="preserve">             </w:t>
      </w:r>
      <w:r w:rsidR="006A2B10" w:rsidRPr="00490D2D">
        <w:rPr>
          <w:sz w:val="28"/>
          <w:szCs w:val="28"/>
        </w:rPr>
        <w:t>№</w:t>
      </w:r>
      <w:r w:rsidR="00EC051F" w:rsidRPr="00490D2D">
        <w:rPr>
          <w:sz w:val="28"/>
          <w:szCs w:val="28"/>
        </w:rPr>
        <w:t xml:space="preserve"> </w:t>
      </w:r>
      <w:r w:rsidR="00A11C28" w:rsidRPr="00490D2D">
        <w:rPr>
          <w:sz w:val="28"/>
          <w:szCs w:val="28"/>
        </w:rPr>
        <w:t>________</w:t>
      </w:r>
    </w:p>
    <w:p w:rsidR="0051085D" w:rsidRPr="00490D2D" w:rsidRDefault="0051085D" w:rsidP="00490D2D">
      <w:pPr>
        <w:rPr>
          <w:sz w:val="28"/>
          <w:szCs w:val="28"/>
        </w:rPr>
      </w:pPr>
    </w:p>
    <w:p w:rsidR="00447870" w:rsidRPr="00447870" w:rsidRDefault="00355083" w:rsidP="00D041E9">
      <w:pPr>
        <w:ind w:firstLine="0"/>
        <w:rPr>
          <w:sz w:val="28"/>
          <w:szCs w:val="28"/>
        </w:rPr>
      </w:pPr>
      <w:r w:rsidRPr="00490D2D">
        <w:rPr>
          <w:sz w:val="28"/>
          <w:szCs w:val="28"/>
        </w:rPr>
        <w:t>О</w:t>
      </w:r>
      <w:r w:rsidR="00D36950">
        <w:rPr>
          <w:sz w:val="28"/>
          <w:szCs w:val="28"/>
        </w:rPr>
        <w:t xml:space="preserve"> внесении изменени</w:t>
      </w:r>
      <w:r w:rsidR="00590941">
        <w:rPr>
          <w:sz w:val="28"/>
          <w:szCs w:val="28"/>
        </w:rPr>
        <w:t>й</w:t>
      </w:r>
      <w:r w:rsidR="00447870" w:rsidRPr="00447870">
        <w:rPr>
          <w:sz w:val="28"/>
          <w:szCs w:val="28"/>
        </w:rPr>
        <w:t xml:space="preserve"> </w:t>
      </w:r>
      <w:r w:rsidR="00D36950">
        <w:rPr>
          <w:sz w:val="28"/>
          <w:szCs w:val="28"/>
        </w:rPr>
        <w:t xml:space="preserve">в </w:t>
      </w:r>
      <w:proofErr w:type="gramStart"/>
      <w:r w:rsidR="00D36950">
        <w:rPr>
          <w:sz w:val="28"/>
          <w:szCs w:val="28"/>
        </w:rPr>
        <w:t>муниципальн</w:t>
      </w:r>
      <w:r w:rsidR="003956CE">
        <w:rPr>
          <w:sz w:val="28"/>
          <w:szCs w:val="28"/>
        </w:rPr>
        <w:t>ую</w:t>
      </w:r>
      <w:proofErr w:type="gramEnd"/>
      <w:r w:rsidR="003956CE">
        <w:rPr>
          <w:sz w:val="28"/>
          <w:szCs w:val="28"/>
        </w:rPr>
        <w:t xml:space="preserve"> </w:t>
      </w:r>
    </w:p>
    <w:p w:rsidR="003956CE" w:rsidRDefault="00447870" w:rsidP="00D041E9">
      <w:pPr>
        <w:ind w:firstLine="0"/>
        <w:rPr>
          <w:sz w:val="28"/>
          <w:szCs w:val="28"/>
        </w:rPr>
      </w:pPr>
      <w:r>
        <w:rPr>
          <w:sz w:val="28"/>
          <w:szCs w:val="28"/>
        </w:rPr>
        <w:t>программу</w:t>
      </w:r>
      <w:r w:rsidRPr="00447870">
        <w:rPr>
          <w:sz w:val="28"/>
          <w:szCs w:val="28"/>
        </w:rPr>
        <w:t xml:space="preserve"> </w:t>
      </w:r>
      <w:r w:rsidR="003956CE">
        <w:rPr>
          <w:sz w:val="28"/>
          <w:szCs w:val="28"/>
        </w:rPr>
        <w:t>«Энергосбережение и повышение</w:t>
      </w:r>
    </w:p>
    <w:p w:rsidR="00633216" w:rsidRDefault="003956CE" w:rsidP="00D041E9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энергетической эффективности </w:t>
      </w:r>
      <w:r w:rsidR="00633216">
        <w:rPr>
          <w:sz w:val="28"/>
          <w:szCs w:val="28"/>
        </w:rPr>
        <w:t>на территории</w:t>
      </w:r>
    </w:p>
    <w:p w:rsidR="00633216" w:rsidRDefault="00633216" w:rsidP="00D041E9">
      <w:pPr>
        <w:ind w:firstLine="0"/>
        <w:rPr>
          <w:sz w:val="28"/>
          <w:szCs w:val="28"/>
        </w:rPr>
      </w:pPr>
      <w:r>
        <w:rPr>
          <w:sz w:val="28"/>
          <w:szCs w:val="28"/>
        </w:rPr>
        <w:t>города</w:t>
      </w:r>
      <w:r w:rsidR="003956CE">
        <w:rPr>
          <w:sz w:val="28"/>
          <w:szCs w:val="28"/>
        </w:rPr>
        <w:t xml:space="preserve"> Черемхово на 2016-2020 годы»</w:t>
      </w:r>
      <w:r w:rsidR="00986D84">
        <w:rPr>
          <w:sz w:val="28"/>
          <w:szCs w:val="28"/>
        </w:rPr>
        <w:t>,</w:t>
      </w:r>
      <w:r w:rsidR="00447870">
        <w:rPr>
          <w:sz w:val="28"/>
          <w:szCs w:val="28"/>
        </w:rPr>
        <w:t xml:space="preserve"> </w:t>
      </w:r>
    </w:p>
    <w:p w:rsidR="00633216" w:rsidRDefault="00986D84" w:rsidP="00D041E9">
      <w:pPr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</w:t>
      </w:r>
      <w:r w:rsidR="00E802A0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447870">
        <w:rPr>
          <w:sz w:val="28"/>
          <w:szCs w:val="28"/>
        </w:rPr>
        <w:t>н</w:t>
      </w:r>
      <w:r w:rsidR="00B71DBF">
        <w:rPr>
          <w:sz w:val="28"/>
          <w:szCs w:val="28"/>
        </w:rPr>
        <w:t>у</w:t>
      </w:r>
      <w:r w:rsidR="00447870">
        <w:rPr>
          <w:sz w:val="28"/>
          <w:szCs w:val="28"/>
        </w:rPr>
        <w:t>ю</w:t>
      </w:r>
      <w:proofErr w:type="gramEnd"/>
      <w:r w:rsidR="00633216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</w:t>
      </w:r>
    </w:p>
    <w:p w:rsidR="00986D84" w:rsidRPr="00986D84" w:rsidRDefault="00986D84" w:rsidP="00D041E9">
      <w:pPr>
        <w:ind w:firstLine="0"/>
        <w:rPr>
          <w:sz w:val="28"/>
          <w:szCs w:val="28"/>
        </w:rPr>
      </w:pPr>
      <w:r>
        <w:rPr>
          <w:sz w:val="28"/>
          <w:szCs w:val="28"/>
        </w:rPr>
        <w:t>города</w:t>
      </w:r>
      <w:r w:rsidR="00633216">
        <w:rPr>
          <w:sz w:val="28"/>
          <w:szCs w:val="28"/>
        </w:rPr>
        <w:t xml:space="preserve"> </w:t>
      </w:r>
      <w:r>
        <w:rPr>
          <w:sz w:val="28"/>
          <w:szCs w:val="28"/>
        </w:rPr>
        <w:t>Черемхово от 23 декабря 2015 года</w:t>
      </w:r>
      <w:r w:rsidR="00447870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47870">
        <w:rPr>
          <w:sz w:val="28"/>
          <w:szCs w:val="28"/>
        </w:rPr>
        <w:t xml:space="preserve"> </w:t>
      </w:r>
      <w:r>
        <w:rPr>
          <w:sz w:val="28"/>
          <w:szCs w:val="28"/>
        </w:rPr>
        <w:t>1014</w:t>
      </w:r>
    </w:p>
    <w:p w:rsidR="002C34CB" w:rsidRDefault="002C34CB" w:rsidP="002C34CB">
      <w:pPr>
        <w:shd w:val="clear" w:color="auto" w:fill="FFFFFF"/>
        <w:ind w:firstLine="0"/>
        <w:rPr>
          <w:sz w:val="28"/>
          <w:szCs w:val="28"/>
        </w:rPr>
      </w:pPr>
    </w:p>
    <w:p w:rsidR="00093690" w:rsidRPr="0036326C" w:rsidRDefault="004055A0" w:rsidP="002C34CB">
      <w:pPr>
        <w:shd w:val="clear" w:color="auto" w:fill="FFFFFF"/>
        <w:tabs>
          <w:tab w:val="left" w:pos="709"/>
        </w:tabs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Pr="00D17AD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ст. 8 Федерального</w:t>
      </w:r>
      <w:r w:rsidRPr="00D17AD2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от 23 ноября 2009 года                 </w:t>
      </w:r>
      <w:r w:rsidRPr="00D17AD2">
        <w:rPr>
          <w:sz w:val="28"/>
          <w:szCs w:val="28"/>
        </w:rPr>
        <w:t>№ 261-</w:t>
      </w:r>
      <w:r>
        <w:rPr>
          <w:sz w:val="28"/>
          <w:szCs w:val="28"/>
        </w:rPr>
        <w:t xml:space="preserve">ФЗ </w:t>
      </w:r>
      <w:r w:rsidRPr="00D17AD2">
        <w:rPr>
          <w:sz w:val="28"/>
          <w:szCs w:val="28"/>
        </w:rPr>
        <w:t xml:space="preserve">«Об энергосбережении и о повышении энергетической эффективности и о внесении изменений в отдельные законодательные акты Российской Федерации», руководствуясь п. 8.2 ч. 1 ст. 17 Федерального закона от </w:t>
      </w:r>
      <w:r>
        <w:rPr>
          <w:sz w:val="28"/>
          <w:szCs w:val="28"/>
        </w:rPr>
        <w:t xml:space="preserve">6 октября 2003 года № </w:t>
      </w:r>
      <w:r w:rsidRPr="00D17AD2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ст. 179 Бюджетного кодекса Российской Федерации</w:t>
      </w:r>
      <w:proofErr w:type="gramEnd"/>
      <w:r>
        <w:rPr>
          <w:sz w:val="28"/>
          <w:szCs w:val="28"/>
        </w:rPr>
        <w:t>, Приказом Министерства промышленности и энергетики Российской Федерации от 4 июля 2006 года № 141 «Об утверждении Рекомендаций по проведению энергетических обследований (</w:t>
      </w:r>
      <w:proofErr w:type="spellStart"/>
      <w:r>
        <w:rPr>
          <w:sz w:val="28"/>
          <w:szCs w:val="28"/>
        </w:rPr>
        <w:t>энергоаудита</w:t>
      </w:r>
      <w:proofErr w:type="spellEnd"/>
      <w:r>
        <w:rPr>
          <w:sz w:val="28"/>
          <w:szCs w:val="28"/>
        </w:rPr>
        <w:t>)»,</w:t>
      </w:r>
      <w:r w:rsidRPr="00F933F1">
        <w:rPr>
          <w:sz w:val="28"/>
          <w:szCs w:val="28"/>
        </w:rPr>
        <w:t xml:space="preserve"> </w:t>
      </w:r>
      <w:r w:rsidRPr="00A14CF6">
        <w:rPr>
          <w:sz w:val="28"/>
          <w:szCs w:val="28"/>
        </w:rPr>
        <w:t xml:space="preserve">постановлением администрации города Черемхово от </w:t>
      </w:r>
      <w:r w:rsidRPr="00EF3A33">
        <w:rPr>
          <w:sz w:val="28"/>
          <w:szCs w:val="28"/>
        </w:rPr>
        <w:t xml:space="preserve">                 </w:t>
      </w:r>
      <w:r w:rsidRPr="00F933F1">
        <w:rPr>
          <w:sz w:val="28"/>
          <w:szCs w:val="28"/>
        </w:rPr>
        <w:t>25</w:t>
      </w:r>
      <w:r w:rsidRPr="00A14CF6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A14CF6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A14CF6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377 «Об утверждении Порядка разработки, реализации и оценки эффективности   муниципальных   программ города Черемхово»,    </w:t>
      </w:r>
      <w:proofErr w:type="gramStart"/>
      <w:r w:rsidRPr="00D17AD2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/п</w:t>
      </w:r>
      <w:r w:rsidRPr="00D17AD2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D17AD2">
        <w:rPr>
          <w:sz w:val="28"/>
          <w:szCs w:val="28"/>
        </w:rPr>
        <w:t xml:space="preserve">0.1 </w:t>
      </w:r>
      <w:r>
        <w:rPr>
          <w:sz w:val="28"/>
          <w:szCs w:val="28"/>
        </w:rPr>
        <w:t>п</w:t>
      </w:r>
      <w:r w:rsidRPr="00D17AD2">
        <w:rPr>
          <w:sz w:val="28"/>
          <w:szCs w:val="28"/>
        </w:rPr>
        <w:t>. 1 ст. 24, ст. 38 Устава муниципального образования «город Черемхово»,</w:t>
      </w:r>
      <w:r>
        <w:rPr>
          <w:sz w:val="28"/>
          <w:szCs w:val="28"/>
        </w:rPr>
        <w:t xml:space="preserve"> </w:t>
      </w:r>
      <w:r w:rsidR="00650BC2" w:rsidRPr="00D17AD2">
        <w:rPr>
          <w:sz w:val="28"/>
          <w:szCs w:val="28"/>
        </w:rPr>
        <w:t>администрация ПОСТАНОВЛЯЕТ:</w:t>
      </w:r>
    </w:p>
    <w:p w:rsidR="00814004" w:rsidRDefault="00814004" w:rsidP="00A96014">
      <w:pPr>
        <w:ind w:firstLine="708"/>
        <w:rPr>
          <w:sz w:val="28"/>
          <w:szCs w:val="28"/>
        </w:rPr>
      </w:pPr>
      <w:r w:rsidRPr="0036326C">
        <w:rPr>
          <w:sz w:val="28"/>
          <w:szCs w:val="28"/>
        </w:rPr>
        <w:t>1</w:t>
      </w:r>
      <w:r>
        <w:rPr>
          <w:sz w:val="28"/>
          <w:szCs w:val="28"/>
        </w:rPr>
        <w:t>. Внести в муниципальную программу «Энергосбережение и повышение</w:t>
      </w:r>
      <w:r w:rsidR="00A96014">
        <w:rPr>
          <w:sz w:val="28"/>
          <w:szCs w:val="28"/>
        </w:rPr>
        <w:t xml:space="preserve"> </w:t>
      </w:r>
      <w:r>
        <w:rPr>
          <w:sz w:val="28"/>
          <w:szCs w:val="28"/>
        </w:rPr>
        <w:t>энергетической эффективности на территории города Черемхово на 2016-2020 годы», утвержденную постановлением администрации города Черемхово от 23 декабря 2015 года № 1014</w:t>
      </w:r>
      <w:r w:rsidR="00DF3FED">
        <w:rPr>
          <w:sz w:val="28"/>
          <w:szCs w:val="28"/>
        </w:rPr>
        <w:t xml:space="preserve"> </w:t>
      </w:r>
      <w:r w:rsidR="00DF3FED" w:rsidRPr="003D36E9">
        <w:rPr>
          <w:sz w:val="28"/>
          <w:szCs w:val="28"/>
        </w:rPr>
        <w:t>(</w:t>
      </w:r>
      <w:r w:rsidR="00DF3FED">
        <w:rPr>
          <w:sz w:val="28"/>
          <w:szCs w:val="28"/>
        </w:rPr>
        <w:t>в редакции постановлени</w:t>
      </w:r>
      <w:r w:rsidR="004055A0">
        <w:rPr>
          <w:sz w:val="28"/>
          <w:szCs w:val="28"/>
        </w:rPr>
        <w:t>я</w:t>
      </w:r>
      <w:r w:rsidR="00DF3FED">
        <w:rPr>
          <w:sz w:val="28"/>
          <w:szCs w:val="28"/>
        </w:rPr>
        <w:t xml:space="preserve"> </w:t>
      </w:r>
      <w:r w:rsidR="003E3C12">
        <w:rPr>
          <w:sz w:val="28"/>
          <w:szCs w:val="28"/>
        </w:rPr>
        <w:t xml:space="preserve">администрации города Черемхово </w:t>
      </w:r>
      <w:r w:rsidR="00DF3FED">
        <w:rPr>
          <w:sz w:val="28"/>
          <w:szCs w:val="28"/>
        </w:rPr>
        <w:t>от</w:t>
      </w:r>
      <w:r w:rsidR="003E3C12">
        <w:rPr>
          <w:sz w:val="28"/>
          <w:szCs w:val="28"/>
        </w:rPr>
        <w:t xml:space="preserve"> </w:t>
      </w:r>
      <w:r w:rsidR="00DF3FED">
        <w:rPr>
          <w:sz w:val="28"/>
          <w:szCs w:val="28"/>
        </w:rPr>
        <w:t>1</w:t>
      </w:r>
      <w:r w:rsidR="004055A0">
        <w:rPr>
          <w:sz w:val="28"/>
          <w:szCs w:val="28"/>
        </w:rPr>
        <w:t>2</w:t>
      </w:r>
      <w:r w:rsidR="00DF3FED">
        <w:rPr>
          <w:sz w:val="28"/>
          <w:szCs w:val="28"/>
        </w:rPr>
        <w:t xml:space="preserve"> </w:t>
      </w:r>
      <w:r w:rsidR="004055A0">
        <w:rPr>
          <w:sz w:val="28"/>
          <w:szCs w:val="28"/>
        </w:rPr>
        <w:t>марта</w:t>
      </w:r>
      <w:r w:rsidR="00DF3FED">
        <w:rPr>
          <w:sz w:val="28"/>
          <w:szCs w:val="28"/>
        </w:rPr>
        <w:t xml:space="preserve"> 201</w:t>
      </w:r>
      <w:r w:rsidR="004055A0">
        <w:rPr>
          <w:sz w:val="28"/>
          <w:szCs w:val="28"/>
        </w:rPr>
        <w:t>9</w:t>
      </w:r>
      <w:r w:rsidR="00DF3FED">
        <w:rPr>
          <w:sz w:val="28"/>
          <w:szCs w:val="28"/>
        </w:rPr>
        <w:t xml:space="preserve"> года № </w:t>
      </w:r>
      <w:r w:rsidR="004055A0">
        <w:rPr>
          <w:sz w:val="28"/>
          <w:szCs w:val="28"/>
        </w:rPr>
        <w:t>163</w:t>
      </w:r>
      <w:r w:rsidR="00DF3FED">
        <w:rPr>
          <w:sz w:val="28"/>
          <w:szCs w:val="28"/>
        </w:rPr>
        <w:t>)</w:t>
      </w:r>
      <w:r>
        <w:rPr>
          <w:sz w:val="28"/>
          <w:szCs w:val="28"/>
        </w:rPr>
        <w:t xml:space="preserve">, следующие </w:t>
      </w:r>
      <w:r w:rsidR="00A96014">
        <w:rPr>
          <w:sz w:val="28"/>
          <w:szCs w:val="28"/>
        </w:rPr>
        <w:t>изменения:</w:t>
      </w:r>
    </w:p>
    <w:p w:rsidR="0019091F" w:rsidRDefault="008E61C6" w:rsidP="008E61C6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96014">
        <w:rPr>
          <w:sz w:val="28"/>
          <w:szCs w:val="28"/>
        </w:rPr>
        <w:t>1.1</w:t>
      </w:r>
      <w:r w:rsidR="00F74BB4" w:rsidRPr="003D36E9">
        <w:rPr>
          <w:sz w:val="28"/>
          <w:szCs w:val="28"/>
        </w:rPr>
        <w:t>.</w:t>
      </w:r>
      <w:r w:rsidR="00A96014">
        <w:rPr>
          <w:sz w:val="28"/>
          <w:szCs w:val="28"/>
        </w:rPr>
        <w:t xml:space="preserve"> Наименование муниципальной программы </w:t>
      </w:r>
      <w:r w:rsidR="00D26C5E">
        <w:rPr>
          <w:sz w:val="28"/>
          <w:szCs w:val="28"/>
        </w:rPr>
        <w:t>«Энергосбережение и повышение энергетической эффективности на территории города Черемхово на 2016-2020 годы»</w:t>
      </w:r>
      <w:r w:rsidR="00D26C5E" w:rsidRPr="003D36E9">
        <w:rPr>
          <w:sz w:val="28"/>
          <w:szCs w:val="28"/>
        </w:rPr>
        <w:t xml:space="preserve"> </w:t>
      </w:r>
      <w:r w:rsidR="00A96014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редакции «Энергосбережение и повышение энергетической эффективности на территории города Черемхово».</w:t>
      </w:r>
    </w:p>
    <w:p w:rsidR="002F2B85" w:rsidRDefault="0019091F" w:rsidP="003E3C12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1.2</w:t>
      </w:r>
      <w:r w:rsidR="00F74BB4">
        <w:rPr>
          <w:sz w:val="28"/>
          <w:szCs w:val="28"/>
        </w:rPr>
        <w:t>.</w:t>
      </w:r>
      <w:r>
        <w:rPr>
          <w:sz w:val="28"/>
          <w:szCs w:val="28"/>
        </w:rPr>
        <w:t xml:space="preserve"> В разделе 1 «П</w:t>
      </w:r>
      <w:r w:rsidR="003E3C12">
        <w:rPr>
          <w:sz w:val="28"/>
          <w:szCs w:val="28"/>
        </w:rPr>
        <w:t xml:space="preserve">аспорт муниципальной программы» </w:t>
      </w:r>
      <w:r w:rsidR="002F2B85">
        <w:rPr>
          <w:sz w:val="28"/>
          <w:szCs w:val="28"/>
        </w:rPr>
        <w:t xml:space="preserve">строку «Объемы и источники финансирования муниципальной программы» изложить </w:t>
      </w:r>
      <w:proofErr w:type="gramStart"/>
      <w:r w:rsidR="002F2B85">
        <w:rPr>
          <w:sz w:val="28"/>
          <w:szCs w:val="28"/>
        </w:rPr>
        <w:t>в</w:t>
      </w:r>
      <w:proofErr w:type="gramEnd"/>
      <w:r w:rsidR="002F2B85">
        <w:rPr>
          <w:sz w:val="28"/>
          <w:szCs w:val="28"/>
        </w:rPr>
        <w:t xml:space="preserve"> следующей редакции: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7088"/>
      </w:tblGrid>
      <w:tr w:rsidR="002F2B85" w:rsidRPr="003B3F1A" w:rsidTr="00AC6F67">
        <w:trPr>
          <w:trHeight w:val="873"/>
        </w:trPr>
        <w:tc>
          <w:tcPr>
            <w:tcW w:w="2268" w:type="dxa"/>
          </w:tcPr>
          <w:p w:rsidR="002F2B85" w:rsidRPr="00216A82" w:rsidRDefault="00365BF9" w:rsidP="00AC6F6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</w:t>
            </w:r>
            <w:r w:rsidR="002F2B85" w:rsidRPr="00986D84">
              <w:rPr>
                <w:sz w:val="28"/>
                <w:szCs w:val="28"/>
              </w:rPr>
              <w:t xml:space="preserve"> и источники</w:t>
            </w:r>
            <w:r w:rsidR="002F2B85" w:rsidRPr="00262A38">
              <w:rPr>
                <w:sz w:val="28"/>
                <w:szCs w:val="28"/>
              </w:rPr>
              <w:t xml:space="preserve"> </w:t>
            </w:r>
            <w:r w:rsidR="002F2B85" w:rsidRPr="00986D84">
              <w:rPr>
                <w:sz w:val="28"/>
                <w:szCs w:val="28"/>
              </w:rPr>
              <w:t>финансирования</w:t>
            </w:r>
            <w:r w:rsidR="002F2B85">
              <w:rPr>
                <w:sz w:val="28"/>
                <w:szCs w:val="28"/>
              </w:rPr>
              <w:t xml:space="preserve"> </w:t>
            </w:r>
            <w:r w:rsidR="002F2B85" w:rsidRPr="00986D8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88" w:type="dxa"/>
          </w:tcPr>
          <w:p w:rsidR="004055A0" w:rsidRPr="00617E66" w:rsidRDefault="004055A0" w:rsidP="00AC6F67">
            <w:pPr>
              <w:tabs>
                <w:tab w:val="left" w:pos="328"/>
              </w:tabs>
              <w:ind w:firstLine="534"/>
              <w:rPr>
                <w:sz w:val="28"/>
                <w:szCs w:val="28"/>
              </w:rPr>
            </w:pPr>
            <w:r w:rsidRPr="00145EB1">
              <w:rPr>
                <w:sz w:val="28"/>
                <w:szCs w:val="28"/>
              </w:rPr>
              <w:t>Объём финанс</w:t>
            </w:r>
            <w:r>
              <w:rPr>
                <w:sz w:val="28"/>
                <w:szCs w:val="28"/>
              </w:rPr>
              <w:t>овых средств</w:t>
            </w:r>
            <w:r w:rsidRPr="00145EB1">
              <w:rPr>
                <w:sz w:val="28"/>
                <w:szCs w:val="28"/>
              </w:rPr>
              <w:t xml:space="preserve"> муниципальной программы </w:t>
            </w:r>
            <w:r>
              <w:rPr>
                <w:sz w:val="28"/>
                <w:szCs w:val="28"/>
              </w:rPr>
              <w:t xml:space="preserve"> составляет </w:t>
            </w:r>
            <w:r w:rsidR="00DB1849" w:rsidRPr="00DB1849">
              <w:rPr>
                <w:rFonts w:eastAsia="Courier New"/>
                <w:sz w:val="28"/>
                <w:szCs w:val="28"/>
              </w:rPr>
              <w:t>16 760,34</w:t>
            </w:r>
            <w:r w:rsidRPr="00617E66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4055A0" w:rsidRPr="00617E66" w:rsidRDefault="004055A0" w:rsidP="00AC6F67">
            <w:pPr>
              <w:ind w:firstLine="534"/>
              <w:rPr>
                <w:sz w:val="28"/>
                <w:szCs w:val="28"/>
              </w:rPr>
            </w:pPr>
            <w:r w:rsidRPr="00617E66">
              <w:rPr>
                <w:sz w:val="28"/>
                <w:szCs w:val="28"/>
              </w:rPr>
              <w:t>- 2016 год – 0,0 тыс. руб.;</w:t>
            </w:r>
          </w:p>
          <w:p w:rsidR="004055A0" w:rsidRPr="00617E66" w:rsidRDefault="004055A0" w:rsidP="00AC6F67">
            <w:pPr>
              <w:ind w:firstLine="534"/>
              <w:rPr>
                <w:sz w:val="28"/>
                <w:szCs w:val="28"/>
              </w:rPr>
            </w:pPr>
            <w:r w:rsidRPr="00617E66">
              <w:rPr>
                <w:sz w:val="28"/>
                <w:szCs w:val="28"/>
              </w:rPr>
              <w:t>- 2017 год – 250,0 тыс. руб.;</w:t>
            </w:r>
          </w:p>
          <w:p w:rsidR="004055A0" w:rsidRPr="00617E66" w:rsidRDefault="004055A0" w:rsidP="00AC6F67">
            <w:pPr>
              <w:ind w:firstLine="534"/>
              <w:rPr>
                <w:sz w:val="28"/>
                <w:szCs w:val="28"/>
              </w:rPr>
            </w:pPr>
            <w:r w:rsidRPr="00617E66">
              <w:rPr>
                <w:sz w:val="28"/>
                <w:szCs w:val="28"/>
              </w:rPr>
              <w:t>- 2018 год – 826,44 тыс. руб.;</w:t>
            </w:r>
          </w:p>
          <w:p w:rsidR="004055A0" w:rsidRPr="00145EB1" w:rsidRDefault="004055A0" w:rsidP="00AC6F67">
            <w:pPr>
              <w:ind w:firstLine="534"/>
              <w:rPr>
                <w:sz w:val="28"/>
                <w:szCs w:val="28"/>
              </w:rPr>
            </w:pPr>
            <w:r w:rsidRPr="00617E66">
              <w:rPr>
                <w:sz w:val="28"/>
                <w:szCs w:val="28"/>
              </w:rPr>
              <w:t xml:space="preserve">- 2019 год – </w:t>
            </w:r>
            <w:r w:rsidRPr="003D36E9">
              <w:rPr>
                <w:sz w:val="28"/>
                <w:szCs w:val="28"/>
              </w:rPr>
              <w:t>7</w:t>
            </w:r>
            <w:r w:rsidRPr="00DB1849">
              <w:rPr>
                <w:sz w:val="28"/>
                <w:szCs w:val="28"/>
              </w:rPr>
              <w:t xml:space="preserve"> </w:t>
            </w:r>
            <w:r w:rsidRPr="003D36E9">
              <w:rPr>
                <w:sz w:val="28"/>
                <w:szCs w:val="28"/>
              </w:rPr>
              <w:t>009</w:t>
            </w:r>
            <w:r w:rsidRPr="00DB1849">
              <w:rPr>
                <w:sz w:val="28"/>
                <w:szCs w:val="28"/>
              </w:rPr>
              <w:t>,</w:t>
            </w:r>
            <w:r w:rsidRPr="003D36E9">
              <w:rPr>
                <w:sz w:val="28"/>
                <w:szCs w:val="28"/>
              </w:rPr>
              <w:t>9</w:t>
            </w:r>
            <w:r w:rsidRPr="00DB1849">
              <w:rPr>
                <w:sz w:val="28"/>
                <w:szCs w:val="28"/>
              </w:rPr>
              <w:t>4</w:t>
            </w:r>
            <w:r w:rsidRPr="00617E66">
              <w:rPr>
                <w:sz w:val="28"/>
                <w:szCs w:val="28"/>
              </w:rPr>
              <w:t xml:space="preserve"> тыс</w:t>
            </w:r>
            <w:r w:rsidRPr="00145EB1">
              <w:rPr>
                <w:sz w:val="28"/>
                <w:szCs w:val="28"/>
              </w:rPr>
              <w:t>. руб.;</w:t>
            </w:r>
          </w:p>
          <w:p w:rsidR="004055A0" w:rsidRPr="00145EB1" w:rsidRDefault="004055A0" w:rsidP="00AC6F67">
            <w:pPr>
              <w:ind w:firstLine="534"/>
              <w:rPr>
                <w:sz w:val="28"/>
                <w:szCs w:val="28"/>
              </w:rPr>
            </w:pPr>
            <w:r w:rsidRPr="00145EB1">
              <w:rPr>
                <w:sz w:val="28"/>
                <w:szCs w:val="28"/>
              </w:rPr>
              <w:t xml:space="preserve">- 2020 год – </w:t>
            </w:r>
            <w:r w:rsidR="00DB1849" w:rsidRPr="00DB1849">
              <w:rPr>
                <w:sz w:val="28"/>
                <w:szCs w:val="28"/>
              </w:rPr>
              <w:t>8 673,96</w:t>
            </w:r>
            <w:r w:rsidRPr="00145EB1">
              <w:rPr>
                <w:sz w:val="28"/>
                <w:szCs w:val="28"/>
              </w:rPr>
              <w:t xml:space="preserve"> тыс. руб.</w:t>
            </w:r>
          </w:p>
          <w:p w:rsidR="004055A0" w:rsidRDefault="004055A0" w:rsidP="00AC6F67">
            <w:pPr>
              <w:ind w:firstLine="5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источникам финансирования:</w:t>
            </w:r>
          </w:p>
          <w:p w:rsidR="004055A0" w:rsidRDefault="004055A0" w:rsidP="00AC6F67">
            <w:pPr>
              <w:ind w:firstLine="534"/>
              <w:rPr>
                <w:sz w:val="28"/>
                <w:szCs w:val="28"/>
              </w:rPr>
            </w:pPr>
            <w:r w:rsidRPr="0027788C">
              <w:rPr>
                <w:sz w:val="28"/>
                <w:szCs w:val="28"/>
              </w:rPr>
              <w:t>1)</w:t>
            </w:r>
            <w:r>
              <w:rPr>
                <w:sz w:val="28"/>
                <w:szCs w:val="28"/>
              </w:rPr>
              <w:t xml:space="preserve"> средства областного бюджета, всего - </w:t>
            </w:r>
            <w:r w:rsidRPr="00DB1849">
              <w:rPr>
                <w:sz w:val="28"/>
                <w:szCs w:val="28"/>
              </w:rPr>
              <w:t>3 182,60</w:t>
            </w:r>
            <w:r>
              <w:rPr>
                <w:sz w:val="28"/>
                <w:szCs w:val="28"/>
              </w:rPr>
              <w:t xml:space="preserve"> тыс. руб.,  в том числе по годам:</w:t>
            </w:r>
          </w:p>
          <w:p w:rsidR="004055A0" w:rsidRPr="00145EB1" w:rsidRDefault="003E3C12" w:rsidP="00AC6F67">
            <w:pPr>
              <w:ind w:firstLine="5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055A0" w:rsidRPr="00145EB1">
              <w:rPr>
                <w:sz w:val="28"/>
                <w:szCs w:val="28"/>
              </w:rPr>
              <w:t xml:space="preserve">- 2016 год – </w:t>
            </w:r>
            <w:r w:rsidR="004055A0">
              <w:rPr>
                <w:sz w:val="28"/>
                <w:szCs w:val="28"/>
              </w:rPr>
              <w:t>0,0</w:t>
            </w:r>
            <w:r w:rsidR="004055A0" w:rsidRPr="00145EB1">
              <w:rPr>
                <w:sz w:val="28"/>
                <w:szCs w:val="28"/>
              </w:rPr>
              <w:t xml:space="preserve"> тыс. руб.;</w:t>
            </w:r>
          </w:p>
          <w:p w:rsidR="004055A0" w:rsidRPr="00145EB1" w:rsidRDefault="004055A0" w:rsidP="00AC6F67">
            <w:pPr>
              <w:ind w:firstLine="534"/>
              <w:rPr>
                <w:sz w:val="28"/>
                <w:szCs w:val="28"/>
              </w:rPr>
            </w:pPr>
            <w:r w:rsidRPr="00145EB1">
              <w:rPr>
                <w:sz w:val="28"/>
                <w:szCs w:val="28"/>
              </w:rPr>
              <w:t xml:space="preserve"> - 2017 год –</w:t>
            </w:r>
            <w:r>
              <w:rPr>
                <w:sz w:val="28"/>
                <w:szCs w:val="28"/>
              </w:rPr>
              <w:t>0</w:t>
            </w:r>
            <w:r w:rsidRPr="00145EB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145EB1">
              <w:rPr>
                <w:sz w:val="28"/>
                <w:szCs w:val="28"/>
              </w:rPr>
              <w:t xml:space="preserve"> тыс. руб.;</w:t>
            </w:r>
          </w:p>
          <w:p w:rsidR="004055A0" w:rsidRPr="00145EB1" w:rsidRDefault="004055A0" w:rsidP="00AC6F67">
            <w:pPr>
              <w:ind w:firstLine="534"/>
              <w:rPr>
                <w:sz w:val="28"/>
                <w:szCs w:val="28"/>
              </w:rPr>
            </w:pPr>
            <w:r w:rsidRPr="0027788C">
              <w:rPr>
                <w:color w:val="FF0000"/>
                <w:sz w:val="28"/>
                <w:szCs w:val="28"/>
              </w:rPr>
              <w:t xml:space="preserve"> </w:t>
            </w:r>
            <w:r w:rsidRPr="00FD79A0">
              <w:rPr>
                <w:sz w:val="28"/>
                <w:szCs w:val="28"/>
              </w:rPr>
              <w:t xml:space="preserve">- 2018 год – </w:t>
            </w:r>
            <w:r w:rsidRPr="009E2FD0">
              <w:rPr>
                <w:sz w:val="28"/>
                <w:szCs w:val="28"/>
              </w:rPr>
              <w:t>0,0</w:t>
            </w:r>
            <w:r w:rsidRPr="009E2FD0">
              <w:rPr>
                <w:color w:val="FF0000"/>
                <w:sz w:val="28"/>
                <w:szCs w:val="28"/>
              </w:rPr>
              <w:t xml:space="preserve"> </w:t>
            </w:r>
            <w:r w:rsidRPr="00145EB1">
              <w:rPr>
                <w:sz w:val="28"/>
                <w:szCs w:val="28"/>
              </w:rPr>
              <w:t>тыс. руб.;</w:t>
            </w:r>
          </w:p>
          <w:p w:rsidR="004055A0" w:rsidRPr="00DB1849" w:rsidRDefault="004055A0" w:rsidP="00AC6F67">
            <w:pPr>
              <w:ind w:firstLine="534"/>
              <w:rPr>
                <w:sz w:val="28"/>
                <w:szCs w:val="28"/>
              </w:rPr>
            </w:pPr>
            <w:r w:rsidRPr="00145EB1">
              <w:rPr>
                <w:sz w:val="28"/>
                <w:szCs w:val="28"/>
              </w:rPr>
              <w:t xml:space="preserve"> - 2019 год – </w:t>
            </w:r>
            <w:r w:rsidRPr="003D36E9">
              <w:rPr>
                <w:sz w:val="28"/>
                <w:szCs w:val="28"/>
              </w:rPr>
              <w:t>3</w:t>
            </w:r>
            <w:r w:rsidRPr="00DB1849">
              <w:rPr>
                <w:sz w:val="28"/>
                <w:szCs w:val="28"/>
                <w:lang w:val="en-US"/>
              </w:rPr>
              <w:t> </w:t>
            </w:r>
            <w:r w:rsidRPr="003D36E9">
              <w:rPr>
                <w:sz w:val="28"/>
                <w:szCs w:val="28"/>
              </w:rPr>
              <w:t>182,6</w:t>
            </w:r>
            <w:r w:rsidRPr="00DB1849">
              <w:rPr>
                <w:sz w:val="28"/>
                <w:szCs w:val="28"/>
              </w:rPr>
              <w:t>0 тыс. руб.;</w:t>
            </w:r>
          </w:p>
          <w:p w:rsidR="004055A0" w:rsidRDefault="003E3C12" w:rsidP="00AC6F67">
            <w:pPr>
              <w:ind w:firstLine="5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055A0" w:rsidRPr="00DB1849">
              <w:rPr>
                <w:sz w:val="28"/>
                <w:szCs w:val="28"/>
              </w:rPr>
              <w:t>- 2020 год – 0,0</w:t>
            </w:r>
            <w:r w:rsidR="004055A0" w:rsidRPr="00145EB1">
              <w:rPr>
                <w:sz w:val="28"/>
                <w:szCs w:val="28"/>
              </w:rPr>
              <w:t xml:space="preserve"> тыс. руб.</w:t>
            </w:r>
          </w:p>
          <w:p w:rsidR="004055A0" w:rsidRDefault="003E3C12" w:rsidP="00AC6F67">
            <w:pPr>
              <w:ind w:firstLine="5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055A0">
              <w:rPr>
                <w:sz w:val="28"/>
                <w:szCs w:val="28"/>
              </w:rPr>
              <w:t>2</w:t>
            </w:r>
            <w:r w:rsidR="004055A0" w:rsidRPr="0027788C">
              <w:rPr>
                <w:sz w:val="28"/>
                <w:szCs w:val="28"/>
              </w:rPr>
              <w:t>)</w:t>
            </w:r>
            <w:r w:rsidR="004055A0">
              <w:rPr>
                <w:sz w:val="28"/>
                <w:szCs w:val="28"/>
              </w:rPr>
              <w:t xml:space="preserve"> средства местного бюджета, всего – 7 47</w:t>
            </w:r>
            <w:r w:rsidR="004055A0" w:rsidRPr="003D36E9">
              <w:rPr>
                <w:sz w:val="28"/>
                <w:szCs w:val="28"/>
              </w:rPr>
              <w:t>1</w:t>
            </w:r>
            <w:r w:rsidR="004055A0">
              <w:rPr>
                <w:sz w:val="28"/>
                <w:szCs w:val="28"/>
              </w:rPr>
              <w:t>,</w:t>
            </w:r>
            <w:r w:rsidR="004055A0" w:rsidRPr="003D36E9">
              <w:rPr>
                <w:sz w:val="28"/>
                <w:szCs w:val="28"/>
              </w:rPr>
              <w:t>6</w:t>
            </w:r>
            <w:r w:rsidR="004055A0">
              <w:rPr>
                <w:sz w:val="28"/>
                <w:szCs w:val="28"/>
              </w:rPr>
              <w:t>0  тыс.</w:t>
            </w:r>
            <w:r w:rsidR="004055A0" w:rsidRPr="009E2FD0">
              <w:rPr>
                <w:sz w:val="28"/>
                <w:szCs w:val="28"/>
              </w:rPr>
              <w:t xml:space="preserve"> </w:t>
            </w:r>
            <w:r w:rsidR="004055A0">
              <w:rPr>
                <w:sz w:val="28"/>
                <w:szCs w:val="28"/>
              </w:rPr>
              <w:t>рублей, в том числе по годам:</w:t>
            </w:r>
          </w:p>
          <w:p w:rsidR="004055A0" w:rsidRPr="00617E66" w:rsidRDefault="003E3C12" w:rsidP="00AC6F67">
            <w:pPr>
              <w:ind w:firstLine="5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055A0" w:rsidRPr="00617E66">
              <w:rPr>
                <w:sz w:val="28"/>
                <w:szCs w:val="28"/>
              </w:rPr>
              <w:t>- 2016 год – 0,0 тыс. руб.;</w:t>
            </w:r>
          </w:p>
          <w:p w:rsidR="004055A0" w:rsidRPr="00617E66" w:rsidRDefault="003E3C12" w:rsidP="00AC6F67">
            <w:pPr>
              <w:ind w:firstLine="5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055A0" w:rsidRPr="00617E66">
              <w:rPr>
                <w:sz w:val="28"/>
                <w:szCs w:val="28"/>
              </w:rPr>
              <w:t>- 2017 год – 250,0 тыс. руб.;</w:t>
            </w:r>
          </w:p>
          <w:p w:rsidR="004055A0" w:rsidRPr="00617E66" w:rsidRDefault="003E3C12" w:rsidP="00AC6F67">
            <w:pPr>
              <w:ind w:firstLine="5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055A0" w:rsidRPr="00617E66">
              <w:rPr>
                <w:sz w:val="28"/>
                <w:szCs w:val="28"/>
              </w:rPr>
              <w:t>- 2018 год – 826,44 тыс. руб.;</w:t>
            </w:r>
          </w:p>
          <w:p w:rsidR="004055A0" w:rsidRPr="00DB1849" w:rsidRDefault="004055A0" w:rsidP="00AC6F67">
            <w:pPr>
              <w:ind w:firstLine="534"/>
              <w:rPr>
                <w:sz w:val="28"/>
                <w:szCs w:val="28"/>
              </w:rPr>
            </w:pPr>
            <w:r w:rsidRPr="008852A2">
              <w:rPr>
                <w:color w:val="FF0000"/>
                <w:sz w:val="28"/>
                <w:szCs w:val="28"/>
              </w:rPr>
              <w:t xml:space="preserve">  </w:t>
            </w:r>
            <w:r w:rsidRPr="00DB1849">
              <w:rPr>
                <w:sz w:val="28"/>
                <w:szCs w:val="28"/>
              </w:rPr>
              <w:t>- 2019 год – 3</w:t>
            </w:r>
            <w:r w:rsidRPr="00DB1849">
              <w:rPr>
                <w:sz w:val="28"/>
                <w:szCs w:val="28"/>
                <w:lang w:val="en-US"/>
              </w:rPr>
              <w:t> </w:t>
            </w:r>
            <w:r w:rsidRPr="00DB1849">
              <w:rPr>
                <w:sz w:val="28"/>
                <w:szCs w:val="28"/>
              </w:rPr>
              <w:t>827,34 тыс. руб.;</w:t>
            </w:r>
          </w:p>
          <w:p w:rsidR="002F2B85" w:rsidRPr="00DB1849" w:rsidRDefault="004055A0" w:rsidP="00AC6F67">
            <w:pPr>
              <w:ind w:firstLine="534"/>
            </w:pPr>
            <w:r w:rsidRPr="008852A2">
              <w:rPr>
                <w:color w:val="FF0000"/>
                <w:sz w:val="28"/>
                <w:szCs w:val="28"/>
              </w:rPr>
              <w:t xml:space="preserve">  </w:t>
            </w:r>
            <w:r w:rsidRPr="00DB1849">
              <w:rPr>
                <w:sz w:val="28"/>
                <w:szCs w:val="28"/>
              </w:rPr>
              <w:t xml:space="preserve">- 2020 год – </w:t>
            </w:r>
            <w:r w:rsidR="00DB1849" w:rsidRPr="00DB1849">
              <w:rPr>
                <w:sz w:val="28"/>
                <w:szCs w:val="28"/>
              </w:rPr>
              <w:t>8 673,96</w:t>
            </w:r>
            <w:r w:rsidRPr="00DB1849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4055A0" w:rsidRDefault="004055A0" w:rsidP="004055A0">
      <w:pPr>
        <w:tabs>
          <w:tab w:val="left" w:pos="709"/>
          <w:tab w:val="left" w:pos="1134"/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1.3. Приложение №</w:t>
      </w:r>
      <w:r w:rsidR="003E3C12">
        <w:rPr>
          <w:sz w:val="28"/>
          <w:szCs w:val="28"/>
        </w:rPr>
        <w:t xml:space="preserve"> </w:t>
      </w:r>
      <w:r>
        <w:rPr>
          <w:sz w:val="28"/>
          <w:szCs w:val="28"/>
        </w:rPr>
        <w:t>1 «</w:t>
      </w:r>
      <w:r w:rsidRPr="00986D84">
        <w:rPr>
          <w:sz w:val="28"/>
          <w:szCs w:val="28"/>
        </w:rPr>
        <w:t>Объём и источники</w:t>
      </w:r>
      <w:r w:rsidRPr="00262A38">
        <w:rPr>
          <w:sz w:val="28"/>
          <w:szCs w:val="28"/>
        </w:rPr>
        <w:t xml:space="preserve"> </w:t>
      </w:r>
      <w:r w:rsidRPr="00986D84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</w:t>
      </w:r>
      <w:r w:rsidRPr="00986D84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>» изложить в редакции согласно                                             приложению.</w:t>
      </w:r>
    </w:p>
    <w:p w:rsidR="00EF3A33" w:rsidRDefault="009A0464" w:rsidP="002C34CB">
      <w:pPr>
        <w:tabs>
          <w:tab w:val="left" w:pos="709"/>
          <w:tab w:val="left" w:pos="1134"/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EF3A33">
        <w:rPr>
          <w:sz w:val="28"/>
          <w:szCs w:val="28"/>
        </w:rPr>
        <w:t>.</w:t>
      </w:r>
      <w:r w:rsidR="002C34CB">
        <w:rPr>
          <w:sz w:val="28"/>
          <w:szCs w:val="28"/>
        </w:rPr>
        <w:t xml:space="preserve"> </w:t>
      </w:r>
      <w:proofErr w:type="gramStart"/>
      <w:r w:rsidR="00EF3A33">
        <w:rPr>
          <w:color w:val="000000"/>
          <w:sz w:val="28"/>
          <w:szCs w:val="28"/>
        </w:rPr>
        <w:t>Отделу энергосбережения и тарифной политики комитета жизнеобеспечения администрации города Черемхово (Кашталенчук С.П.) в течение 3 рабочих дней со дня принятия настоящего постановления направить в отдел экономического развития управления</w:t>
      </w:r>
      <w:r w:rsidR="009C7919">
        <w:rPr>
          <w:color w:val="000000"/>
          <w:sz w:val="28"/>
          <w:szCs w:val="28"/>
        </w:rPr>
        <w:t xml:space="preserve"> экономического развития территории администрации города Черемхово актуальную редакцию муниципальной программы </w:t>
      </w:r>
      <w:r w:rsidR="009C7919" w:rsidRPr="00490D2D">
        <w:rPr>
          <w:sz w:val="28"/>
          <w:szCs w:val="28"/>
        </w:rPr>
        <w:t>«Энергосбережение и повышение энергетической эффективности на территории города</w:t>
      </w:r>
      <w:r w:rsidR="009C7919">
        <w:rPr>
          <w:sz w:val="28"/>
          <w:szCs w:val="28"/>
        </w:rPr>
        <w:t xml:space="preserve"> Черемхово</w:t>
      </w:r>
      <w:r w:rsidR="003E3C12">
        <w:rPr>
          <w:sz w:val="28"/>
          <w:szCs w:val="28"/>
        </w:rPr>
        <w:t xml:space="preserve"> на 2016-2020 годы</w:t>
      </w:r>
      <w:r w:rsidR="009C7919">
        <w:rPr>
          <w:sz w:val="28"/>
          <w:szCs w:val="28"/>
        </w:rPr>
        <w:t>»</w:t>
      </w:r>
      <w:r w:rsidR="00EF115E" w:rsidRPr="00EF115E">
        <w:rPr>
          <w:sz w:val="28"/>
          <w:szCs w:val="28"/>
        </w:rPr>
        <w:t xml:space="preserve"> </w:t>
      </w:r>
      <w:r w:rsidR="00EF115E">
        <w:rPr>
          <w:sz w:val="28"/>
          <w:szCs w:val="28"/>
        </w:rPr>
        <w:t>в электронном виде</w:t>
      </w:r>
      <w:r w:rsidR="009C7919">
        <w:rPr>
          <w:sz w:val="28"/>
          <w:szCs w:val="28"/>
        </w:rPr>
        <w:t>.</w:t>
      </w:r>
      <w:proofErr w:type="gramEnd"/>
    </w:p>
    <w:p w:rsidR="009C7919" w:rsidRDefault="009A0464" w:rsidP="002C34CB">
      <w:pPr>
        <w:tabs>
          <w:tab w:val="left" w:pos="1134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DC2536">
        <w:rPr>
          <w:color w:val="000000"/>
          <w:sz w:val="28"/>
          <w:szCs w:val="28"/>
        </w:rPr>
        <w:t>.</w:t>
      </w:r>
      <w:r w:rsidR="00DC2536" w:rsidRPr="00DC2536">
        <w:rPr>
          <w:color w:val="000000"/>
          <w:sz w:val="28"/>
          <w:szCs w:val="28"/>
        </w:rPr>
        <w:t xml:space="preserve"> </w:t>
      </w:r>
      <w:r w:rsidR="009C7919">
        <w:rPr>
          <w:color w:val="000000"/>
          <w:sz w:val="28"/>
          <w:szCs w:val="28"/>
        </w:rPr>
        <w:t xml:space="preserve">Отделу экономического </w:t>
      </w:r>
      <w:proofErr w:type="gramStart"/>
      <w:r w:rsidR="009C7919">
        <w:rPr>
          <w:color w:val="000000"/>
          <w:sz w:val="28"/>
          <w:szCs w:val="28"/>
        </w:rPr>
        <w:t>развития управления экономического развития территории администрации города</w:t>
      </w:r>
      <w:proofErr w:type="gramEnd"/>
      <w:r w:rsidR="009C7919">
        <w:rPr>
          <w:color w:val="000000"/>
          <w:sz w:val="28"/>
          <w:szCs w:val="28"/>
        </w:rPr>
        <w:t xml:space="preserve"> Черемхово </w:t>
      </w:r>
      <w:r w:rsidR="00EF3A33">
        <w:rPr>
          <w:color w:val="000000"/>
          <w:sz w:val="28"/>
          <w:szCs w:val="28"/>
        </w:rPr>
        <w:t>(</w:t>
      </w:r>
      <w:r w:rsidR="009C7919">
        <w:rPr>
          <w:color w:val="000000"/>
          <w:sz w:val="28"/>
          <w:szCs w:val="28"/>
        </w:rPr>
        <w:t>Звонков</w:t>
      </w:r>
      <w:r w:rsidR="00365BF9">
        <w:rPr>
          <w:color w:val="000000"/>
          <w:sz w:val="28"/>
          <w:szCs w:val="28"/>
        </w:rPr>
        <w:t>а</w:t>
      </w:r>
      <w:r w:rsidR="009C7919">
        <w:rPr>
          <w:color w:val="000000"/>
          <w:sz w:val="28"/>
          <w:szCs w:val="28"/>
        </w:rPr>
        <w:t xml:space="preserve"> Н</w:t>
      </w:r>
      <w:r w:rsidR="00EF3A33">
        <w:rPr>
          <w:color w:val="000000"/>
          <w:sz w:val="28"/>
          <w:szCs w:val="28"/>
        </w:rPr>
        <w:t>.</w:t>
      </w:r>
      <w:r w:rsidR="009C7919">
        <w:rPr>
          <w:color w:val="000000"/>
          <w:sz w:val="28"/>
          <w:szCs w:val="28"/>
        </w:rPr>
        <w:t>Г.</w:t>
      </w:r>
      <w:r w:rsidR="00EF3A33">
        <w:rPr>
          <w:color w:val="000000"/>
          <w:sz w:val="28"/>
          <w:szCs w:val="28"/>
        </w:rPr>
        <w:t xml:space="preserve">) в течение </w:t>
      </w:r>
      <w:r w:rsidR="009C7919">
        <w:rPr>
          <w:color w:val="000000"/>
          <w:sz w:val="28"/>
          <w:szCs w:val="28"/>
        </w:rPr>
        <w:t>7 рабочих</w:t>
      </w:r>
      <w:r w:rsidR="00EF3A33">
        <w:rPr>
          <w:color w:val="000000"/>
          <w:sz w:val="28"/>
          <w:szCs w:val="28"/>
        </w:rPr>
        <w:t xml:space="preserve"> дней со дня принятия настоящего постановления</w:t>
      </w:r>
      <w:r w:rsidR="009C7919">
        <w:rPr>
          <w:color w:val="000000"/>
          <w:sz w:val="28"/>
          <w:szCs w:val="28"/>
        </w:rPr>
        <w:t>:</w:t>
      </w:r>
    </w:p>
    <w:p w:rsidR="00F74BB4" w:rsidRDefault="00F74BB4" w:rsidP="002C34CB">
      <w:pPr>
        <w:tabs>
          <w:tab w:val="left" w:pos="113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внести изменения в Перечень муниципальных программ города Черемхово на 2019 год, утве</w:t>
      </w:r>
      <w:r w:rsidR="001B4835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жденный постановлени</w:t>
      </w:r>
      <w:r w:rsidR="001B4835">
        <w:rPr>
          <w:color w:val="000000"/>
          <w:sz w:val="28"/>
          <w:szCs w:val="28"/>
        </w:rPr>
        <w:t>ем администрации города Черемхово от 30 июля 2018 года № 626, в соответствии с п. 1 настоящего постановления;</w:t>
      </w:r>
    </w:p>
    <w:p w:rsidR="00A10C20" w:rsidRDefault="009C7919" w:rsidP="002C34CB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="00EF3A33">
        <w:rPr>
          <w:color w:val="000000"/>
          <w:sz w:val="28"/>
          <w:szCs w:val="28"/>
        </w:rPr>
        <w:t xml:space="preserve"> внести </w:t>
      </w:r>
      <w:r>
        <w:rPr>
          <w:color w:val="000000"/>
          <w:sz w:val="28"/>
          <w:szCs w:val="28"/>
        </w:rPr>
        <w:t>изменени</w:t>
      </w:r>
      <w:r w:rsidR="00F74BB4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в государственную автоматизированную информационную систему «Управление» в информационно-телекоммуникационной сети «Интернет»</w:t>
      </w:r>
      <w:r w:rsidR="00A10C20">
        <w:rPr>
          <w:color w:val="000000"/>
          <w:sz w:val="28"/>
          <w:szCs w:val="28"/>
        </w:rPr>
        <w:t xml:space="preserve"> в соответствии </w:t>
      </w:r>
      <w:r w:rsidR="00365BF9">
        <w:rPr>
          <w:color w:val="000000"/>
          <w:sz w:val="28"/>
          <w:szCs w:val="28"/>
        </w:rPr>
        <w:t>с п. 1 настоящего постановления.</w:t>
      </w:r>
    </w:p>
    <w:p w:rsidR="00DB1849" w:rsidRPr="00DB1849" w:rsidRDefault="00DB1849" w:rsidP="00DB1849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5F250A">
        <w:rPr>
          <w:sz w:val="28"/>
          <w:szCs w:val="28"/>
        </w:rPr>
        <w:t xml:space="preserve">. Отделу информационно-программного обеспечения </w:t>
      </w:r>
      <w:proofErr w:type="gramStart"/>
      <w:r w:rsidRPr="005F250A">
        <w:rPr>
          <w:sz w:val="28"/>
          <w:szCs w:val="28"/>
        </w:rPr>
        <w:t>управления экономического развития территории администраци</w:t>
      </w:r>
      <w:r w:rsidR="00365BF9">
        <w:rPr>
          <w:sz w:val="28"/>
          <w:szCs w:val="28"/>
        </w:rPr>
        <w:t>и города</w:t>
      </w:r>
      <w:proofErr w:type="gramEnd"/>
      <w:r w:rsidR="00365BF9">
        <w:rPr>
          <w:sz w:val="28"/>
          <w:szCs w:val="28"/>
        </w:rPr>
        <w:t xml:space="preserve"> Черемхово (Демьянович А</w:t>
      </w:r>
      <w:r w:rsidRPr="005F250A">
        <w:rPr>
          <w:sz w:val="28"/>
          <w:szCs w:val="28"/>
        </w:rPr>
        <w:t>.П.) в течение 10 рабочих дней со дня принятия настоящего постановления разместить актуальную редакцию</w:t>
      </w:r>
      <w:r w:rsidRPr="00357CEB">
        <w:rPr>
          <w:sz w:val="28"/>
          <w:szCs w:val="28"/>
        </w:rPr>
        <w:t xml:space="preserve"> </w:t>
      </w:r>
      <w:r w:rsidRPr="005F250A">
        <w:rPr>
          <w:sz w:val="28"/>
          <w:szCs w:val="28"/>
        </w:rPr>
        <w:t xml:space="preserve">муниципальной программы  </w:t>
      </w:r>
      <w:r w:rsidRPr="00490D2D">
        <w:rPr>
          <w:sz w:val="28"/>
          <w:szCs w:val="28"/>
        </w:rPr>
        <w:t>«Энергосбережение и повышение энергетической эффективности на территории города</w:t>
      </w:r>
      <w:r>
        <w:rPr>
          <w:sz w:val="28"/>
          <w:szCs w:val="28"/>
        </w:rPr>
        <w:t xml:space="preserve"> Черемхово</w:t>
      </w:r>
      <w:r w:rsidR="00365BF9">
        <w:rPr>
          <w:sz w:val="28"/>
          <w:szCs w:val="28"/>
        </w:rPr>
        <w:t xml:space="preserve"> на 2016-2020 годы</w:t>
      </w:r>
      <w:r>
        <w:rPr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официальном сайте администрации города в информационно-телекоммуникационной сети «Интернет».</w:t>
      </w:r>
      <w:r w:rsidRPr="005F250A">
        <w:rPr>
          <w:sz w:val="28"/>
          <w:szCs w:val="28"/>
        </w:rPr>
        <w:t xml:space="preserve"> </w:t>
      </w:r>
    </w:p>
    <w:p w:rsidR="00907D5D" w:rsidRPr="00C9073B" w:rsidRDefault="002C34CB" w:rsidP="006C328D">
      <w:pPr>
        <w:tabs>
          <w:tab w:val="left" w:pos="709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DB1849">
        <w:rPr>
          <w:sz w:val="28"/>
          <w:szCs w:val="28"/>
        </w:rPr>
        <w:t>5</w:t>
      </w:r>
      <w:r w:rsidR="00907D5D">
        <w:rPr>
          <w:color w:val="000000"/>
          <w:sz w:val="28"/>
          <w:szCs w:val="28"/>
        </w:rPr>
        <w:t>. Отделу по организационной, кадровой работе и контролю управления делами администрации города Черемхово (Фёдорова Г.П.) в течение 10 дней со дня принятия настоящего постановления внести информационную справку в оригинал муниципальн</w:t>
      </w:r>
      <w:r w:rsidR="00884184">
        <w:rPr>
          <w:color w:val="000000"/>
          <w:sz w:val="28"/>
          <w:szCs w:val="28"/>
        </w:rPr>
        <w:t>ого</w:t>
      </w:r>
      <w:r w:rsidR="00907D5D">
        <w:rPr>
          <w:color w:val="000000"/>
          <w:sz w:val="28"/>
          <w:szCs w:val="28"/>
        </w:rPr>
        <w:t xml:space="preserve"> правов</w:t>
      </w:r>
      <w:r w:rsidR="00884184">
        <w:rPr>
          <w:color w:val="000000"/>
          <w:sz w:val="28"/>
          <w:szCs w:val="28"/>
        </w:rPr>
        <w:t>ого</w:t>
      </w:r>
      <w:r w:rsidR="00907D5D">
        <w:rPr>
          <w:color w:val="000000"/>
          <w:sz w:val="28"/>
          <w:szCs w:val="28"/>
        </w:rPr>
        <w:t xml:space="preserve"> акт</w:t>
      </w:r>
      <w:r w:rsidR="00884184">
        <w:rPr>
          <w:color w:val="000000"/>
          <w:sz w:val="28"/>
          <w:szCs w:val="28"/>
        </w:rPr>
        <w:t>а</w:t>
      </w:r>
      <w:r w:rsidR="00907D5D">
        <w:rPr>
          <w:color w:val="000000"/>
          <w:sz w:val="28"/>
          <w:szCs w:val="28"/>
        </w:rPr>
        <w:t xml:space="preserve"> о дате</w:t>
      </w:r>
      <w:r w:rsidR="008823D7">
        <w:rPr>
          <w:sz w:val="28"/>
          <w:szCs w:val="28"/>
        </w:rPr>
        <w:t xml:space="preserve"> </w:t>
      </w:r>
      <w:r w:rsidR="00907D5D">
        <w:rPr>
          <w:color w:val="000000"/>
          <w:sz w:val="28"/>
          <w:szCs w:val="28"/>
        </w:rPr>
        <w:t>внесения изменени</w:t>
      </w:r>
      <w:r w:rsidR="008E61C6">
        <w:rPr>
          <w:color w:val="000000"/>
          <w:sz w:val="28"/>
          <w:szCs w:val="28"/>
        </w:rPr>
        <w:t>й</w:t>
      </w:r>
      <w:r w:rsidR="00907D5D">
        <w:rPr>
          <w:color w:val="000000"/>
          <w:sz w:val="28"/>
          <w:szCs w:val="28"/>
        </w:rPr>
        <w:t xml:space="preserve"> в соответствии </w:t>
      </w:r>
      <w:r w:rsidR="00884184">
        <w:rPr>
          <w:color w:val="000000"/>
          <w:sz w:val="28"/>
          <w:szCs w:val="28"/>
        </w:rPr>
        <w:t>с п. 1 настоящего постановления.</w:t>
      </w:r>
    </w:p>
    <w:p w:rsidR="00907D5D" w:rsidRDefault="00DB1849" w:rsidP="009E109D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C9073B" w:rsidRPr="00490D2D">
        <w:rPr>
          <w:sz w:val="28"/>
          <w:szCs w:val="28"/>
        </w:rPr>
        <w:t>. Настоящее постановление подлежит официальному опубликованию в газете «Черемховский рабочий» и размещению на официальном сайте администрации города Черемхово в информационно-телекоммуникационной сети «Интернет».</w:t>
      </w:r>
    </w:p>
    <w:p w:rsidR="00C9073B" w:rsidRDefault="00DB1849" w:rsidP="00365BF9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C9073B">
        <w:rPr>
          <w:sz w:val="28"/>
          <w:szCs w:val="28"/>
        </w:rPr>
        <w:t xml:space="preserve">. </w:t>
      </w:r>
      <w:proofErr w:type="gramStart"/>
      <w:r w:rsidR="00C9073B">
        <w:rPr>
          <w:sz w:val="28"/>
          <w:szCs w:val="28"/>
        </w:rPr>
        <w:t>Контроль за</w:t>
      </w:r>
      <w:proofErr w:type="gramEnd"/>
      <w:r w:rsidR="00C9073B">
        <w:rPr>
          <w:sz w:val="28"/>
          <w:szCs w:val="28"/>
        </w:rPr>
        <w:t xml:space="preserve"> исполнением настоящего постановления возложить: </w:t>
      </w:r>
    </w:p>
    <w:p w:rsidR="00C9073B" w:rsidRDefault="00C9073B" w:rsidP="00365B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части исполнения п.</w:t>
      </w:r>
      <w:r w:rsidR="000F04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 настоящего постановления на заместителя мэра города</w:t>
      </w:r>
      <w:r w:rsidR="000F04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 председателя комитета жизнеобеспечения Середкина Е.А.;</w:t>
      </w:r>
    </w:p>
    <w:p w:rsidR="00C9073B" w:rsidRPr="00433BB4" w:rsidRDefault="00C9073B" w:rsidP="00365BF9">
      <w:pPr>
        <w:rPr>
          <w:sz w:val="28"/>
          <w:szCs w:val="28"/>
        </w:rPr>
      </w:pPr>
      <w:r>
        <w:rPr>
          <w:color w:val="000000"/>
          <w:sz w:val="28"/>
          <w:szCs w:val="28"/>
        </w:rPr>
        <w:t>- в части исполнения п.</w:t>
      </w:r>
      <w:r w:rsidR="000F04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 настоящего постановления на первого заместителя мэра города</w:t>
      </w:r>
      <w:r w:rsidR="00B259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начальника управления экономического развития территории Кугушева А.Р. </w:t>
      </w:r>
    </w:p>
    <w:p w:rsidR="00C9073B" w:rsidRDefault="00C9073B" w:rsidP="009E109D">
      <w:pPr>
        <w:rPr>
          <w:sz w:val="28"/>
          <w:szCs w:val="28"/>
        </w:rPr>
      </w:pPr>
    </w:p>
    <w:p w:rsidR="00C9073B" w:rsidRPr="00433BB4" w:rsidRDefault="00C9073B" w:rsidP="009E109D">
      <w:pPr>
        <w:rPr>
          <w:sz w:val="28"/>
          <w:szCs w:val="28"/>
        </w:rPr>
      </w:pPr>
    </w:p>
    <w:p w:rsidR="009E109D" w:rsidRPr="009E109D" w:rsidRDefault="009E109D" w:rsidP="006C328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Мэр города Черемхово                                      </w:t>
      </w:r>
      <w:r w:rsidR="008E79D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0D3F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907D5D" w:rsidRPr="00907D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В.А. Сем</w:t>
      </w:r>
      <w:r w:rsidR="00E802A0">
        <w:rPr>
          <w:sz w:val="28"/>
          <w:szCs w:val="28"/>
        </w:rPr>
        <w:t>е</w:t>
      </w:r>
      <w:r>
        <w:rPr>
          <w:sz w:val="28"/>
          <w:szCs w:val="28"/>
        </w:rPr>
        <w:t>нов</w:t>
      </w:r>
    </w:p>
    <w:sectPr w:rsidR="009E109D" w:rsidRPr="009E109D" w:rsidSect="00907D5D">
      <w:headerReference w:type="even" r:id="rId10"/>
      <w:head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BAD" w:rsidRDefault="00930BAD">
      <w:r>
        <w:separator/>
      </w:r>
    </w:p>
  </w:endnote>
  <w:endnote w:type="continuationSeparator" w:id="0">
    <w:p w:rsidR="00930BAD" w:rsidRDefault="00930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BAD" w:rsidRDefault="00930BAD">
      <w:r>
        <w:separator/>
      </w:r>
    </w:p>
  </w:footnote>
  <w:footnote w:type="continuationSeparator" w:id="0">
    <w:p w:rsidR="00930BAD" w:rsidRDefault="00930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F77" w:rsidRDefault="00B43BBF" w:rsidP="00021A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5F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5F77" w:rsidRDefault="00DE5F7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D2D" w:rsidRDefault="00B43BBF">
    <w:pPr>
      <w:pStyle w:val="a5"/>
      <w:jc w:val="center"/>
    </w:pPr>
    <w:r>
      <w:fldChar w:fldCharType="begin"/>
    </w:r>
    <w:r w:rsidR="000C5DD3">
      <w:instrText xml:space="preserve"> PAGE   \* MERGEFORMAT </w:instrText>
    </w:r>
    <w:r>
      <w:fldChar w:fldCharType="separate"/>
    </w:r>
    <w:r w:rsidR="00D744EA">
      <w:rPr>
        <w:noProof/>
      </w:rPr>
      <w:t>3</w:t>
    </w:r>
    <w:r>
      <w:rPr>
        <w:noProof/>
      </w:rPr>
      <w:fldChar w:fldCharType="end"/>
    </w:r>
  </w:p>
  <w:p w:rsidR="00021A06" w:rsidRDefault="00021A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73E48"/>
    <w:multiLevelType w:val="hybridMultilevel"/>
    <w:tmpl w:val="744AB7AC"/>
    <w:lvl w:ilvl="0" w:tplc="519AF466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BAA2765"/>
    <w:multiLevelType w:val="hybridMultilevel"/>
    <w:tmpl w:val="3A262948"/>
    <w:lvl w:ilvl="0" w:tplc="3C1A3F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B65759"/>
    <w:multiLevelType w:val="hybridMultilevel"/>
    <w:tmpl w:val="6EF8B606"/>
    <w:lvl w:ilvl="0" w:tplc="404C0D9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083"/>
    <w:rsid w:val="00002E3D"/>
    <w:rsid w:val="00005C6B"/>
    <w:rsid w:val="000113F7"/>
    <w:rsid w:val="00020129"/>
    <w:rsid w:val="00021A06"/>
    <w:rsid w:val="0002482E"/>
    <w:rsid w:val="0003243E"/>
    <w:rsid w:val="00037457"/>
    <w:rsid w:val="00037BB3"/>
    <w:rsid w:val="00050EF1"/>
    <w:rsid w:val="0005375C"/>
    <w:rsid w:val="00065534"/>
    <w:rsid w:val="0007179B"/>
    <w:rsid w:val="00076E12"/>
    <w:rsid w:val="00082948"/>
    <w:rsid w:val="0008360D"/>
    <w:rsid w:val="00093690"/>
    <w:rsid w:val="00093E89"/>
    <w:rsid w:val="000A21D2"/>
    <w:rsid w:val="000B3416"/>
    <w:rsid w:val="000B79D5"/>
    <w:rsid w:val="000C5DD3"/>
    <w:rsid w:val="000C63DA"/>
    <w:rsid w:val="000D1CA9"/>
    <w:rsid w:val="000D3FA2"/>
    <w:rsid w:val="000F04DA"/>
    <w:rsid w:val="0011147F"/>
    <w:rsid w:val="001172B2"/>
    <w:rsid w:val="001316A4"/>
    <w:rsid w:val="0013239F"/>
    <w:rsid w:val="0013263C"/>
    <w:rsid w:val="0013639E"/>
    <w:rsid w:val="0014188A"/>
    <w:rsid w:val="00142C6C"/>
    <w:rsid w:val="001621A8"/>
    <w:rsid w:val="001859CE"/>
    <w:rsid w:val="00187260"/>
    <w:rsid w:val="0019091F"/>
    <w:rsid w:val="001926A8"/>
    <w:rsid w:val="00193526"/>
    <w:rsid w:val="001B27B9"/>
    <w:rsid w:val="001B4835"/>
    <w:rsid w:val="001E1F9D"/>
    <w:rsid w:val="001F4A86"/>
    <w:rsid w:val="00206DDC"/>
    <w:rsid w:val="002133F6"/>
    <w:rsid w:val="002134F6"/>
    <w:rsid w:val="00216A82"/>
    <w:rsid w:val="002261B9"/>
    <w:rsid w:val="0023260B"/>
    <w:rsid w:val="00242F69"/>
    <w:rsid w:val="002468B2"/>
    <w:rsid w:val="0025553E"/>
    <w:rsid w:val="00257AB2"/>
    <w:rsid w:val="00261C38"/>
    <w:rsid w:val="00262A38"/>
    <w:rsid w:val="00267D3E"/>
    <w:rsid w:val="002823EC"/>
    <w:rsid w:val="00282E78"/>
    <w:rsid w:val="00290E01"/>
    <w:rsid w:val="00293875"/>
    <w:rsid w:val="002A007E"/>
    <w:rsid w:val="002A067A"/>
    <w:rsid w:val="002B0786"/>
    <w:rsid w:val="002B21CB"/>
    <w:rsid w:val="002B2E59"/>
    <w:rsid w:val="002B51E6"/>
    <w:rsid w:val="002B67A3"/>
    <w:rsid w:val="002C0233"/>
    <w:rsid w:val="002C34CB"/>
    <w:rsid w:val="002C3D1F"/>
    <w:rsid w:val="002F1D98"/>
    <w:rsid w:val="002F2B85"/>
    <w:rsid w:val="002F4944"/>
    <w:rsid w:val="002F6EB1"/>
    <w:rsid w:val="003069C3"/>
    <w:rsid w:val="00315819"/>
    <w:rsid w:val="00320566"/>
    <w:rsid w:val="00332080"/>
    <w:rsid w:val="00355083"/>
    <w:rsid w:val="0036326C"/>
    <w:rsid w:val="00365BF9"/>
    <w:rsid w:val="003751F5"/>
    <w:rsid w:val="0037757A"/>
    <w:rsid w:val="00384AF0"/>
    <w:rsid w:val="003933E4"/>
    <w:rsid w:val="003956CE"/>
    <w:rsid w:val="00395E06"/>
    <w:rsid w:val="003A5EA2"/>
    <w:rsid w:val="003B2C58"/>
    <w:rsid w:val="003B3F1A"/>
    <w:rsid w:val="003B412E"/>
    <w:rsid w:val="003D36E9"/>
    <w:rsid w:val="003E3C12"/>
    <w:rsid w:val="003F2A36"/>
    <w:rsid w:val="00400CDA"/>
    <w:rsid w:val="00402FCB"/>
    <w:rsid w:val="00404B6B"/>
    <w:rsid w:val="004055A0"/>
    <w:rsid w:val="00405BD8"/>
    <w:rsid w:val="00414D3A"/>
    <w:rsid w:val="004207B6"/>
    <w:rsid w:val="00425C2B"/>
    <w:rsid w:val="00433BB4"/>
    <w:rsid w:val="00435F62"/>
    <w:rsid w:val="00447870"/>
    <w:rsid w:val="00452652"/>
    <w:rsid w:val="00460FCA"/>
    <w:rsid w:val="004831A0"/>
    <w:rsid w:val="004875A8"/>
    <w:rsid w:val="00490D2D"/>
    <w:rsid w:val="004939D4"/>
    <w:rsid w:val="004A3CC8"/>
    <w:rsid w:val="004A5BCD"/>
    <w:rsid w:val="004A7F70"/>
    <w:rsid w:val="004B0D14"/>
    <w:rsid w:val="004B387F"/>
    <w:rsid w:val="004B5394"/>
    <w:rsid w:val="004D0CB4"/>
    <w:rsid w:val="004D69A3"/>
    <w:rsid w:val="004E70AA"/>
    <w:rsid w:val="004F5D9C"/>
    <w:rsid w:val="0051085D"/>
    <w:rsid w:val="00511778"/>
    <w:rsid w:val="005147C3"/>
    <w:rsid w:val="00517316"/>
    <w:rsid w:val="00530669"/>
    <w:rsid w:val="005306BE"/>
    <w:rsid w:val="00533394"/>
    <w:rsid w:val="00535726"/>
    <w:rsid w:val="00547058"/>
    <w:rsid w:val="00550629"/>
    <w:rsid w:val="00555110"/>
    <w:rsid w:val="00557C83"/>
    <w:rsid w:val="00560C94"/>
    <w:rsid w:val="0056775D"/>
    <w:rsid w:val="00572FAD"/>
    <w:rsid w:val="00586F37"/>
    <w:rsid w:val="00590941"/>
    <w:rsid w:val="005A2F0C"/>
    <w:rsid w:val="005B401C"/>
    <w:rsid w:val="005B5001"/>
    <w:rsid w:val="005B61DE"/>
    <w:rsid w:val="005D3C9B"/>
    <w:rsid w:val="005F0C3E"/>
    <w:rsid w:val="005F1146"/>
    <w:rsid w:val="005F2699"/>
    <w:rsid w:val="00601C81"/>
    <w:rsid w:val="006028A8"/>
    <w:rsid w:val="00602F92"/>
    <w:rsid w:val="00614D7A"/>
    <w:rsid w:val="006304BC"/>
    <w:rsid w:val="00630B27"/>
    <w:rsid w:val="00633216"/>
    <w:rsid w:val="00650BC2"/>
    <w:rsid w:val="006558A4"/>
    <w:rsid w:val="00663C69"/>
    <w:rsid w:val="00667774"/>
    <w:rsid w:val="0068185A"/>
    <w:rsid w:val="00692CD0"/>
    <w:rsid w:val="006A2B10"/>
    <w:rsid w:val="006B0DC0"/>
    <w:rsid w:val="006B4982"/>
    <w:rsid w:val="006C1C05"/>
    <w:rsid w:val="006C328D"/>
    <w:rsid w:val="006C6F8C"/>
    <w:rsid w:val="006E482C"/>
    <w:rsid w:val="007010B3"/>
    <w:rsid w:val="0070469D"/>
    <w:rsid w:val="00710C9A"/>
    <w:rsid w:val="00722091"/>
    <w:rsid w:val="007320B8"/>
    <w:rsid w:val="0073469E"/>
    <w:rsid w:val="00734825"/>
    <w:rsid w:val="00735F47"/>
    <w:rsid w:val="00741AD0"/>
    <w:rsid w:val="007445D4"/>
    <w:rsid w:val="00752122"/>
    <w:rsid w:val="00757FA6"/>
    <w:rsid w:val="007772AF"/>
    <w:rsid w:val="007825A5"/>
    <w:rsid w:val="00793D4F"/>
    <w:rsid w:val="007A105D"/>
    <w:rsid w:val="007A34D6"/>
    <w:rsid w:val="007B517D"/>
    <w:rsid w:val="007C1EBF"/>
    <w:rsid w:val="007C3EAB"/>
    <w:rsid w:val="007D2E31"/>
    <w:rsid w:val="007D6A4E"/>
    <w:rsid w:val="007E08C2"/>
    <w:rsid w:val="007F2A6C"/>
    <w:rsid w:val="008014DE"/>
    <w:rsid w:val="00801DA2"/>
    <w:rsid w:val="00807296"/>
    <w:rsid w:val="008117F8"/>
    <w:rsid w:val="00814004"/>
    <w:rsid w:val="00817589"/>
    <w:rsid w:val="0082222D"/>
    <w:rsid w:val="00825D47"/>
    <w:rsid w:val="008306F1"/>
    <w:rsid w:val="0083360C"/>
    <w:rsid w:val="00843CB0"/>
    <w:rsid w:val="008532B6"/>
    <w:rsid w:val="00861CC6"/>
    <w:rsid w:val="00862524"/>
    <w:rsid w:val="00864151"/>
    <w:rsid w:val="00867940"/>
    <w:rsid w:val="0087564A"/>
    <w:rsid w:val="00881F73"/>
    <w:rsid w:val="008823D7"/>
    <w:rsid w:val="00884184"/>
    <w:rsid w:val="008852A2"/>
    <w:rsid w:val="008A1E14"/>
    <w:rsid w:val="008B359E"/>
    <w:rsid w:val="008B5F25"/>
    <w:rsid w:val="008C391A"/>
    <w:rsid w:val="008C59C2"/>
    <w:rsid w:val="008C6685"/>
    <w:rsid w:val="008C676D"/>
    <w:rsid w:val="008D1D12"/>
    <w:rsid w:val="008D2D08"/>
    <w:rsid w:val="008D6938"/>
    <w:rsid w:val="008E61C6"/>
    <w:rsid w:val="008E7213"/>
    <w:rsid w:val="008E79D7"/>
    <w:rsid w:val="008F2AFE"/>
    <w:rsid w:val="008F460D"/>
    <w:rsid w:val="009059A2"/>
    <w:rsid w:val="00907D5D"/>
    <w:rsid w:val="009147A9"/>
    <w:rsid w:val="0092731F"/>
    <w:rsid w:val="00930BAD"/>
    <w:rsid w:val="0095621B"/>
    <w:rsid w:val="0096289F"/>
    <w:rsid w:val="00974B0B"/>
    <w:rsid w:val="00981B9E"/>
    <w:rsid w:val="00984C58"/>
    <w:rsid w:val="00986D84"/>
    <w:rsid w:val="009875F4"/>
    <w:rsid w:val="00991A6B"/>
    <w:rsid w:val="0099290E"/>
    <w:rsid w:val="009930FE"/>
    <w:rsid w:val="009A0464"/>
    <w:rsid w:val="009A10D6"/>
    <w:rsid w:val="009A49E4"/>
    <w:rsid w:val="009B48E2"/>
    <w:rsid w:val="009B7903"/>
    <w:rsid w:val="009C7919"/>
    <w:rsid w:val="009D1CCA"/>
    <w:rsid w:val="009E0332"/>
    <w:rsid w:val="009E109D"/>
    <w:rsid w:val="009E4881"/>
    <w:rsid w:val="009F145B"/>
    <w:rsid w:val="009F6A5B"/>
    <w:rsid w:val="009F700D"/>
    <w:rsid w:val="00A04595"/>
    <w:rsid w:val="00A05016"/>
    <w:rsid w:val="00A10C20"/>
    <w:rsid w:val="00A11C28"/>
    <w:rsid w:val="00A17FA4"/>
    <w:rsid w:val="00A25EB2"/>
    <w:rsid w:val="00A307F7"/>
    <w:rsid w:val="00A55C2B"/>
    <w:rsid w:val="00A576A7"/>
    <w:rsid w:val="00A651D0"/>
    <w:rsid w:val="00A74716"/>
    <w:rsid w:val="00A9562B"/>
    <w:rsid w:val="00A96014"/>
    <w:rsid w:val="00AA0879"/>
    <w:rsid w:val="00AA5C94"/>
    <w:rsid w:val="00AB73FF"/>
    <w:rsid w:val="00AC24DF"/>
    <w:rsid w:val="00AC6F67"/>
    <w:rsid w:val="00AD47B4"/>
    <w:rsid w:val="00AD7037"/>
    <w:rsid w:val="00AE571E"/>
    <w:rsid w:val="00AF343E"/>
    <w:rsid w:val="00B01436"/>
    <w:rsid w:val="00B0563C"/>
    <w:rsid w:val="00B259DD"/>
    <w:rsid w:val="00B300FD"/>
    <w:rsid w:val="00B43BBF"/>
    <w:rsid w:val="00B463BD"/>
    <w:rsid w:val="00B71DBF"/>
    <w:rsid w:val="00B852C7"/>
    <w:rsid w:val="00B868C4"/>
    <w:rsid w:val="00BC0DE0"/>
    <w:rsid w:val="00BD2C7A"/>
    <w:rsid w:val="00BD768E"/>
    <w:rsid w:val="00BF1DE7"/>
    <w:rsid w:val="00C079F3"/>
    <w:rsid w:val="00C174D3"/>
    <w:rsid w:val="00C27266"/>
    <w:rsid w:val="00C34E49"/>
    <w:rsid w:val="00C516E6"/>
    <w:rsid w:val="00C51945"/>
    <w:rsid w:val="00C85BA3"/>
    <w:rsid w:val="00C906C7"/>
    <w:rsid w:val="00C9073B"/>
    <w:rsid w:val="00C913B4"/>
    <w:rsid w:val="00C935E4"/>
    <w:rsid w:val="00CA2BBC"/>
    <w:rsid w:val="00CA6903"/>
    <w:rsid w:val="00CA6FAB"/>
    <w:rsid w:val="00CC4EB4"/>
    <w:rsid w:val="00CD1BA9"/>
    <w:rsid w:val="00CD4B24"/>
    <w:rsid w:val="00CD5271"/>
    <w:rsid w:val="00CD5E8D"/>
    <w:rsid w:val="00CF0B76"/>
    <w:rsid w:val="00CF24F4"/>
    <w:rsid w:val="00CF46E2"/>
    <w:rsid w:val="00D041E9"/>
    <w:rsid w:val="00D13A74"/>
    <w:rsid w:val="00D17AD2"/>
    <w:rsid w:val="00D22AC1"/>
    <w:rsid w:val="00D26C5E"/>
    <w:rsid w:val="00D36950"/>
    <w:rsid w:val="00D422B2"/>
    <w:rsid w:val="00D44F5C"/>
    <w:rsid w:val="00D45643"/>
    <w:rsid w:val="00D503BF"/>
    <w:rsid w:val="00D53279"/>
    <w:rsid w:val="00D61EED"/>
    <w:rsid w:val="00D6379F"/>
    <w:rsid w:val="00D658D3"/>
    <w:rsid w:val="00D704C4"/>
    <w:rsid w:val="00D744EA"/>
    <w:rsid w:val="00D836D2"/>
    <w:rsid w:val="00D86EFC"/>
    <w:rsid w:val="00DA2785"/>
    <w:rsid w:val="00DA4400"/>
    <w:rsid w:val="00DA7C06"/>
    <w:rsid w:val="00DB1849"/>
    <w:rsid w:val="00DB7181"/>
    <w:rsid w:val="00DC15C3"/>
    <w:rsid w:val="00DC2536"/>
    <w:rsid w:val="00DC316C"/>
    <w:rsid w:val="00DD7654"/>
    <w:rsid w:val="00DE3217"/>
    <w:rsid w:val="00DE5F77"/>
    <w:rsid w:val="00DF3FED"/>
    <w:rsid w:val="00DF4F24"/>
    <w:rsid w:val="00E01733"/>
    <w:rsid w:val="00E12141"/>
    <w:rsid w:val="00E16BA8"/>
    <w:rsid w:val="00E2411A"/>
    <w:rsid w:val="00E43901"/>
    <w:rsid w:val="00E440F1"/>
    <w:rsid w:val="00E51E9B"/>
    <w:rsid w:val="00E608E8"/>
    <w:rsid w:val="00E663FE"/>
    <w:rsid w:val="00E72C26"/>
    <w:rsid w:val="00E74CF0"/>
    <w:rsid w:val="00E802A0"/>
    <w:rsid w:val="00E8351B"/>
    <w:rsid w:val="00E90CA3"/>
    <w:rsid w:val="00EA2C58"/>
    <w:rsid w:val="00EC051F"/>
    <w:rsid w:val="00EC19DD"/>
    <w:rsid w:val="00EF115E"/>
    <w:rsid w:val="00EF2962"/>
    <w:rsid w:val="00EF3A33"/>
    <w:rsid w:val="00EF71BB"/>
    <w:rsid w:val="00F125F7"/>
    <w:rsid w:val="00F220F1"/>
    <w:rsid w:val="00F22FDF"/>
    <w:rsid w:val="00F27E07"/>
    <w:rsid w:val="00F3127F"/>
    <w:rsid w:val="00F3277A"/>
    <w:rsid w:val="00F34B4D"/>
    <w:rsid w:val="00F40B99"/>
    <w:rsid w:val="00F40E13"/>
    <w:rsid w:val="00F4230A"/>
    <w:rsid w:val="00F427C2"/>
    <w:rsid w:val="00F42C02"/>
    <w:rsid w:val="00F47D44"/>
    <w:rsid w:val="00F6400B"/>
    <w:rsid w:val="00F679E6"/>
    <w:rsid w:val="00F74BB4"/>
    <w:rsid w:val="00F9328D"/>
    <w:rsid w:val="00F933F1"/>
    <w:rsid w:val="00FB3FCD"/>
    <w:rsid w:val="00FC1E30"/>
    <w:rsid w:val="00FD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75C"/>
    <w:pPr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05375C"/>
    <w:pPr>
      <w:keepNext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rsid w:val="0005375C"/>
    <w:pPr>
      <w:keepNext/>
      <w:jc w:val="center"/>
      <w:outlineLvl w:val="1"/>
    </w:pPr>
    <w:rPr>
      <w:b/>
      <w:i/>
      <w:sz w:val="28"/>
      <w:szCs w:val="20"/>
    </w:rPr>
  </w:style>
  <w:style w:type="paragraph" w:styleId="4">
    <w:name w:val="heading 4"/>
    <w:basedOn w:val="a"/>
    <w:next w:val="a"/>
    <w:qFormat/>
    <w:rsid w:val="0005375C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5375C"/>
    <w:pPr>
      <w:jc w:val="center"/>
    </w:pPr>
    <w:rPr>
      <w:b/>
      <w:sz w:val="28"/>
      <w:szCs w:val="20"/>
    </w:rPr>
  </w:style>
  <w:style w:type="character" w:styleId="a4">
    <w:name w:val="Hyperlink"/>
    <w:basedOn w:val="a0"/>
    <w:rsid w:val="008D6938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3B2C5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B2C58"/>
  </w:style>
  <w:style w:type="paragraph" w:styleId="a8">
    <w:name w:val="footer"/>
    <w:basedOn w:val="a"/>
    <w:rsid w:val="0070469D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6B0D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B0DC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3069C3"/>
    <w:rPr>
      <w:sz w:val="24"/>
      <w:szCs w:val="24"/>
    </w:rPr>
  </w:style>
  <w:style w:type="table" w:styleId="ab">
    <w:name w:val="Table Grid"/>
    <w:basedOn w:val="a1"/>
    <w:rsid w:val="00630B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txt">
    <w:name w:val="doctxt"/>
    <w:basedOn w:val="a"/>
    <w:rsid w:val="00F27E07"/>
    <w:pPr>
      <w:spacing w:before="60"/>
      <w:ind w:firstLine="40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A960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75C"/>
    <w:pPr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05375C"/>
    <w:pPr>
      <w:keepNext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rsid w:val="0005375C"/>
    <w:pPr>
      <w:keepNext/>
      <w:jc w:val="center"/>
      <w:outlineLvl w:val="1"/>
    </w:pPr>
    <w:rPr>
      <w:b/>
      <w:i/>
      <w:sz w:val="28"/>
      <w:szCs w:val="20"/>
    </w:rPr>
  </w:style>
  <w:style w:type="paragraph" w:styleId="4">
    <w:name w:val="heading 4"/>
    <w:basedOn w:val="a"/>
    <w:next w:val="a"/>
    <w:qFormat/>
    <w:rsid w:val="0005375C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5375C"/>
    <w:pPr>
      <w:jc w:val="center"/>
    </w:pPr>
    <w:rPr>
      <w:b/>
      <w:sz w:val="28"/>
      <w:szCs w:val="20"/>
    </w:rPr>
  </w:style>
  <w:style w:type="character" w:styleId="a4">
    <w:name w:val="Hyperlink"/>
    <w:basedOn w:val="a0"/>
    <w:rsid w:val="008D6938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3B2C5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B2C58"/>
  </w:style>
  <w:style w:type="paragraph" w:styleId="a8">
    <w:name w:val="footer"/>
    <w:basedOn w:val="a"/>
    <w:rsid w:val="0070469D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6B0D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B0DC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3069C3"/>
    <w:rPr>
      <w:sz w:val="24"/>
      <w:szCs w:val="24"/>
    </w:rPr>
  </w:style>
  <w:style w:type="table" w:styleId="ab">
    <w:name w:val="Table Grid"/>
    <w:basedOn w:val="a1"/>
    <w:rsid w:val="00630B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txt">
    <w:name w:val="doctxt"/>
    <w:basedOn w:val="a"/>
    <w:rsid w:val="00F27E07"/>
    <w:pPr>
      <w:spacing w:before="60"/>
      <w:ind w:firstLine="40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A96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64;&#1072;&#1073;&#1083;&#1086;&#1085;&#1099;%20&#1076;&#1086;&#1082;&#1091;&#1084;&#1077;&#1085;&#1090;&#1086;&#1074;%20&#1089;%20&#1075;&#1077;&#1088;&#1073;&#1086;&#1084;\&#1055;&#1086;&#1089;&#1090;&#1072;&#1085;&#1086;&#1074;&#1083;&#1077;&#1085;&#1080;&#1077;%20&#1040;&#1044;&#1052;&#1048;&#1053;&#1048;&#1057;&#1058;&#1056;&#1040;&#1062;&#1048;&#107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30F22-D899-4728-9801-9E8DFB6A1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АДМИНИСТРАЦИЯ.dot</Template>
  <TotalTime>253</TotalTime>
  <Pages>1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Administration</Company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Admin</dc:creator>
  <cp:lastModifiedBy>Елена Родненко</cp:lastModifiedBy>
  <cp:revision>13</cp:revision>
  <cp:lastPrinted>2019-08-15T08:40:00Z</cp:lastPrinted>
  <dcterms:created xsi:type="dcterms:W3CDTF">2019-08-14T10:01:00Z</dcterms:created>
  <dcterms:modified xsi:type="dcterms:W3CDTF">2019-08-16T02:46:00Z</dcterms:modified>
</cp:coreProperties>
</file>